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16F20" w:rsidTr="00A16F20" w14:paraId="4985A12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F20" w:rsidRDefault="00A16F20" w14:paraId="416DCDB2" w14:textId="028EF44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6F20" w:rsidRDefault="00A16F20" w14:paraId="2C78FC4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16F20" w:rsidRDefault="00A16F20" w14:paraId="38732F1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16F20" w:rsidRDefault="00A16F20" w14:paraId="35E29CD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16F20" w:rsidRDefault="00A16F20" w14:paraId="51A8886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A16F20" w:rsidP="00A16F20" w:rsidRDefault="00A16F20" w14:paraId="2683FE7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16F20" w:rsidP="00A16F20" w:rsidRDefault="00A16F20" w14:paraId="30C5853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16F20" w:rsidP="00A16F20" w:rsidRDefault="00A16F20" w14:paraId="2493E64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St-2668/2019</w:t>
      </w:r>
    </w:p>
    <w:p w:rsidR="00A16F20" w:rsidP="00A16F20" w:rsidRDefault="00A16F20" w14:paraId="58F6B33F" w14:textId="77777777">
      <w:pPr>
        <w:tabs>
          <w:tab w:val="left" w:pos="709"/>
        </w:tabs>
      </w:pPr>
      <w:r>
        <w:t xml:space="preserve"> </w:t>
      </w:r>
    </w:p>
    <w:p w:rsidR="00A16F20" w:rsidP="00A16F20" w:rsidRDefault="00A16F20" w14:paraId="0B4756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16F20" w:rsidP="00A16F20" w:rsidRDefault="00A16F20" w14:paraId="4AC396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16F20" w:rsidP="00A16F20" w:rsidRDefault="00A16F20" w14:paraId="4C70DB5A" w14:textId="77777777">
      <w:pPr>
        <w:tabs>
          <w:tab w:val="left" w:pos="709"/>
        </w:tabs>
      </w:pPr>
    </w:p>
    <w:p w:rsidR="00A16F20" w:rsidP="00A16F20" w:rsidRDefault="00A16F20" w14:paraId="209BF0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A16F20" w:rsidP="00A16F20" w:rsidRDefault="00A16F20" w14:paraId="196257B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16F20" w:rsidP="00A16F20" w:rsidRDefault="00A16F20" w14:paraId="6CCAE495" w14:textId="77777777">
      <w:pPr>
        <w:tabs>
          <w:tab w:val="left" w:pos="709"/>
        </w:tabs>
      </w:pPr>
    </w:p>
    <w:p w:rsidR="00A16F20" w:rsidP="00A16F20" w:rsidRDefault="00A16F20" w14:paraId="3EB02CA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16F20" w:rsidP="00A16F20" w:rsidRDefault="00A16F20" w14:paraId="07AECF2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16F20" w:rsidP="00A16F20" w:rsidRDefault="00A16F20" w14:paraId="584CD62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16F20" w:rsidP="00A16F20" w:rsidRDefault="00A16F20" w14:paraId="16C002E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16F20" w:rsidP="00A16F20" w:rsidRDefault="00A16F20" w14:paraId="5F3C8AB2" w14:textId="77777777">
      <w:pPr>
        <w:tabs>
          <w:tab w:val="left" w:pos="709"/>
        </w:tabs>
      </w:pPr>
    </w:p>
    <w:p w:rsidR="00A16F20" w:rsidP="00A16F20" w:rsidRDefault="00A16F20" w14:paraId="30A1B7A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A16F20" w:rsidP="00A16F20" w:rsidRDefault="00A16F20" w14:paraId="470ED469" w14:textId="77777777">
      <w:pPr>
        <w:tabs>
          <w:tab w:val="left" w:pos="709"/>
        </w:tabs>
        <w:jc w:val="both"/>
      </w:pPr>
    </w:p>
    <w:p w:rsidR="00A16F20" w:rsidP="00A16F20" w:rsidRDefault="00A16F20" w14:paraId="1EF7A513" w14:textId="77777777">
      <w:pPr>
        <w:tabs>
          <w:tab w:val="left" w:pos="709"/>
        </w:tabs>
      </w:pPr>
      <w:r>
        <w:t xml:space="preserve"> </w:t>
      </w:r>
      <w:r>
        <w:tab/>
        <w:t>17. St-2668/2019</w:t>
      </w:r>
    </w:p>
    <w:p w:rsidR="00A16F20" w:rsidP="00A16F20" w:rsidRDefault="00A16F20" w14:paraId="1D849715" w14:textId="77777777">
      <w:pPr>
        <w:tabs>
          <w:tab w:val="left" w:pos="709"/>
        </w:tabs>
      </w:pPr>
    </w:p>
    <w:p w:rsidR="00A16F20" w:rsidP="00A16F20" w:rsidRDefault="00A16F20" w14:paraId="02A4B78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16F20" w:rsidP="00A16F20" w:rsidRDefault="00A16F20" w14:paraId="04227B8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16F20" w:rsidP="00A16F20" w:rsidRDefault="00A16F20" w14:paraId="39E9EC0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16F20" w:rsidP="00A16F20" w:rsidRDefault="00A16F20" w14:paraId="5E115874" w14:textId="77777777">
      <w:pPr>
        <w:tabs>
          <w:tab w:val="left" w:pos="709"/>
        </w:tabs>
        <w:ind w:firstLine="708"/>
        <w:jc w:val="both"/>
      </w:pPr>
    </w:p>
    <w:p w:rsidR="00A16F20" w:rsidP="00A16F20" w:rsidRDefault="00A16F20" w14:paraId="5A7B3301" w14:textId="77777777">
      <w:pPr>
        <w:tabs>
          <w:tab w:val="left" w:pos="709"/>
        </w:tabs>
        <w:jc w:val="both"/>
      </w:pPr>
      <w:r>
        <w:t xml:space="preserve">protiv </w:t>
      </w:r>
    </w:p>
    <w:p w:rsidR="00A16F20" w:rsidP="00A16F20" w:rsidRDefault="00A16F20" w14:paraId="4360978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16F20" w:rsidP="00A16F20" w:rsidRDefault="00A16F20" w14:paraId="6BA24B5E" w14:textId="77777777">
      <w:pPr>
        <w:tabs>
          <w:tab w:val="left" w:pos="709"/>
        </w:tabs>
        <w:ind w:left="708"/>
        <w:jc w:val="both"/>
      </w:pPr>
      <w:r>
        <w:tab/>
        <w:t xml:space="preserve">Coffee super j.d.o.o. za ugostiteljstvo, Zagreb, Folnegovićeva 5, </w:t>
      </w:r>
    </w:p>
    <w:p w:rsidR="00A16F20" w:rsidP="00A16F20" w:rsidRDefault="00A16F20" w14:paraId="4C3244DE" w14:textId="77777777">
      <w:pPr>
        <w:tabs>
          <w:tab w:val="left" w:pos="709"/>
        </w:tabs>
        <w:ind w:left="708"/>
        <w:jc w:val="both"/>
      </w:pPr>
      <w:r>
        <w:t>OIB: 84156322608</w:t>
      </w:r>
    </w:p>
    <w:p w:rsidR="00A16F20" w:rsidP="00A16F20" w:rsidRDefault="00A16F20" w14:paraId="3F88CBE5" w14:textId="77777777">
      <w:pPr>
        <w:tabs>
          <w:tab w:val="left" w:pos="709"/>
        </w:tabs>
        <w:ind w:left="708"/>
        <w:jc w:val="both"/>
      </w:pPr>
    </w:p>
    <w:p w:rsidR="00A16F20" w:rsidP="00A16F20" w:rsidRDefault="00A16F20" w14:paraId="7E02E27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16F20" w:rsidP="00A16F20" w:rsidRDefault="00A16F20" w14:paraId="4FB6B3A4" w14:textId="77777777">
      <w:pPr>
        <w:tabs>
          <w:tab w:val="left" w:pos="709"/>
        </w:tabs>
        <w:jc w:val="both"/>
      </w:pPr>
    </w:p>
    <w:p w:rsidR="00A16F20" w:rsidP="00A16F20" w:rsidRDefault="00A16F20" w14:paraId="2F166E4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16F20" w:rsidP="00A16F20" w:rsidRDefault="00A16F20" w14:paraId="0A914927" w14:textId="77777777">
      <w:pPr>
        <w:tabs>
          <w:tab w:val="left" w:pos="709"/>
        </w:tabs>
      </w:pPr>
    </w:p>
    <w:p w:rsidR="00A16F20" w:rsidP="00A16F20" w:rsidRDefault="00A16F20" w14:paraId="02B008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16F20" w:rsidP="00A16F20" w:rsidRDefault="00A16F20" w14:paraId="36506910" w14:textId="77777777">
      <w:pPr>
        <w:tabs>
          <w:tab w:val="left" w:pos="709"/>
        </w:tabs>
      </w:pPr>
    </w:p>
    <w:p w:rsidR="00A16F20" w:rsidP="00A16F20" w:rsidRDefault="00A16F20" w14:paraId="45DB6AC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16F20" w:rsidP="00A16F20" w:rsidRDefault="00A16F20" w14:paraId="0D9CF8B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16F20" w:rsidP="00A16F20" w:rsidRDefault="00A16F20" w14:paraId="59FF4253" w14:textId="77777777">
      <w:pPr>
        <w:tabs>
          <w:tab w:val="left" w:pos="709"/>
        </w:tabs>
      </w:pPr>
    </w:p>
    <w:p w:rsidR="00A16F20" w:rsidP="00A16F20" w:rsidRDefault="00A16F20" w14:paraId="30A057E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28C9A0" w14:textId="0D28C9A0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6F20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16F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6F2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6F2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6F2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6F2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16F2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6F2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6F2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6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F2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F2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F2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F2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F2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F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F2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847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St-2668/2019</izvorni_sadrzaj>
    <derivirana_varijabla naziv="DomainObject.Predmet.OznakaBroj_1">St-2668/2019</derivirana_varijabla>
  </DomainObject.Predmet.OznakaBroj>
  <DomainObject.Predmet.OznakaBrojOptuznogAkta>
    <izvorni_sadrzaj>04-06-19-4658</izvorni_sadrzaj>
    <derivirana_varijabla naziv="DomainObject.Predmet.OznakaBrojOptuznogAkta_1">04-06-19-4658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super j.d.o.o. za ugostiteljstvo</izvorni_sadrzaj>
    <derivirana_varijabla naziv="DomainObject.Predmet.ProtustrankaFormated_1">  Coffee super j.d.o.o. za ugostiteljstvo</derivirana_varijabla>
  </DomainObject.Predmet.ProtustrankaFormated>
  <DomainObject.Predmet.ProtustrankaFormatedOIB>
    <izvorni_sadrzaj>  Coffee super j.d.o.o. za ugostiteljstvo, OIB 84156322608</izvorni_sadrzaj>
    <derivirana_varijabla naziv="DomainObject.Predmet.ProtustrankaFormatedOIB_1">  Coffee super j.d.o.o. za ugostiteljstvo, OIB 84156322608</derivirana_varijabla>
  </DomainObject.Predmet.ProtustrankaFormatedOIB>
  <DomainObject.Predmet.ProtustrankaFormatedWithAdress>
    <izvorni_sadrzaj> Coffee super j.d.o.o. za ugostiteljstvo, Folnegovićeva 5, 10000 Zagreb</izvorni_sadrzaj>
    <derivirana_varijabla naziv="DomainObject.Predmet.ProtustrankaFormatedWithAdress_1"> Coffee super j.d.o.o. za ugostiteljstvo, Folnegovićeva 5, 10000 Zagreb</derivirana_varijabla>
  </DomainObject.Predmet.ProtustrankaFormatedWithAdress>
  <DomainObject.Predmet.ProtustrankaFormatedWithAdressOIB>
    <izvorni_sadrzaj> Coffee super j.d.o.o. za ugostiteljstvo, OIB 84156322608, Folnegovićeva 5, 10000 Zagreb</izvorni_sadrzaj>
    <derivirana_varijabla naziv="DomainObject.Predmet.ProtustrankaFormatedWithAdressOIB_1"> Coffee super j.d.o.o. za ugostiteljstvo, OIB 84156322608, Folnegovićeva 5, 10000 Zagreb</derivirana_varijabla>
  </DomainObject.Predmet.ProtustrankaFormatedWithAdressOIB>
  <DomainObject.Predmet.ProtustrankaWithAdress>
    <izvorni_sadrzaj>Coffee super j.d.o.o. za ugostiteljstvo Folnegovićeva 5, 10000 Zagreb</izvorni_sadrzaj>
    <derivirana_varijabla naziv="DomainObject.Predmet.ProtustrankaWithAdress_1">Coffee super j.d.o.o. za ugostiteljstvo Folnegovićeva 5, 10000 Zagreb</derivirana_varijabla>
  </DomainObject.Predmet.ProtustrankaWithAdress>
  <DomainObject.Predmet.ProtustrankaWithAdressOIB>
    <izvorni_sadrzaj>Coffee super j.d.o.o. za ugostiteljstvo, OIB 84156322608, Folnegovićeva 5, 10000 Zagreb</izvorni_sadrzaj>
    <derivirana_varijabla naziv="DomainObject.Predmet.ProtustrankaWithAdressOIB_1">Coffee super j.d.o.o. za ugostiteljstvo, OIB 84156322608, Folnegovićeva 5, 10000 Zagreb</derivirana_varijabla>
  </DomainObject.Predmet.ProtustrankaWithAdressOIB>
  <DomainObject.Predmet.ProtustrankaNazivFormated>
    <izvorni_sadrzaj>Coffee super j.d.o.o. za ugostiteljstvo</izvorni_sadrzaj>
    <derivirana_varijabla naziv="DomainObject.Predmet.ProtustrankaNazivFormated_1">Coffee super j.d.o.o. za ugostiteljstvo</derivirana_varijabla>
  </DomainObject.Predmet.ProtustrankaNazivFormated>
  <DomainObject.Predmet.ProtustrankaNazivFormatedOIB>
    <izvorni_sadrzaj>Coffee super j.d.o.o. za ugostiteljstvo, OIB 84156322608</izvorni_sadrzaj>
    <derivirana_varijabla naziv="DomainObject.Predmet.ProtustrankaNazivFormatedOIB_1">Coffee super j.d.o.o. za ugostiteljstvo, OIB 84156322608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Coffee super j.d.o.o. za ugostiteljstvo</item>
    </izvorni_sadrzaj>
    <derivirana_varijabla naziv="DomainObject.Predmet.ProtuStrankaListFormated_1">
      <item>Coffee super j.d.o.o. za ugostiteljstvo</item>
    </derivirana_varijabla>
  </DomainObject.Predmet.ProtuStrankaListFormated>
  <DomainObject.Predmet.ProtuStrankaListFormatedOIB>
    <izvorni_sadrzaj>
      <item>Coffee super j.d.o.o. za ugostiteljstvo, OIB 84156322608</item>
    </izvorni_sadrzaj>
    <derivirana_varijabla naziv="DomainObject.Predmet.ProtuStrankaListFormatedOIB_1">
      <item>Coffee super j.d.o.o. za ugostiteljstvo, OIB 84156322608</item>
    </derivirana_varijabla>
  </DomainObject.Predmet.ProtuStrankaListFormatedOIB>
  <DomainObject.Predmet.ProtuStrankaListFormatedWithAdress>
    <izvorni_sadrzaj>
      <item>Coffee super j.d.o.o. za ugostiteljstvo, Folnegovićeva 5, 10000 Zagreb</item>
    </izvorni_sadrzaj>
    <derivirana_varijabla naziv="DomainObject.Predmet.ProtuStrankaListFormatedWithAdress_1">
      <item>Coffee super j.d.o.o. za ugostiteljstvo, Folnegovićeva 5, 10000 Zagreb</item>
    </derivirana_varijabla>
  </DomainObject.Predmet.ProtuStrankaListFormatedWithAdress>
  <DomainObject.Predmet.ProtuStrankaListFormatedWithAdressOIB>
    <izvorni_sadrzaj>
      <item>Coffee super j.d.o.o. za ugostiteljstvo, OIB 84156322608, Folnegovićeva 5, 10000 Zagreb</item>
    </izvorni_sadrzaj>
    <derivirana_varijabla naziv="DomainObject.Predmet.ProtuStrankaListFormatedWithAdressOIB_1">
      <item>Coffee super j.d.o.o. za ugostiteljstvo, OIB 84156322608, Folnegovićeva 5, 10000 Zagreb</item>
    </derivirana_varijabla>
  </DomainObject.Predmet.ProtuStrankaListFormatedWithAdressOIB>
  <DomainObject.Predmet.ProtuStrankaListNazivFormated>
    <izvorni_sadrzaj>
      <item>Coffee super j.d.o.o. za ugostiteljstvo</item>
    </izvorni_sadrzaj>
    <derivirana_varijabla naziv="DomainObject.Predmet.ProtuStrankaListNazivFormated_1">
      <item>Coffee super j.d.o.o. za ugostiteljstvo</item>
    </derivirana_varijabla>
  </DomainObject.Predmet.ProtuStrankaListNazivFormated>
  <DomainObject.Predmet.ProtuStrankaListNazivFormatedOIB>
    <izvorni_sadrzaj>
      <item>Coffee super j.d.o.o. za ugostiteljstvo, OIB 84156322608</item>
    </izvorni_sadrzaj>
    <derivirana_varijabla naziv="DomainObject.Predmet.ProtuStrankaListNazivFormatedOIB_1">
      <item>Coffee super j.d.o.o. za ugostiteljstvo, OIB 84156322608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Coffee super j.d.o.o. za ugostiteljstvo</izvorni_sadrzaj>
    <derivirana_varijabla naziv="DomainObject.Predmet.ProtustrankaIDrugi_1">Coffee super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Coffee super j.d.o.o. za ugostiteljstvo, OIB 84156322608, Folnegovićeva 5, 10000 Zagreb</izvorni_sadrzaj>
    <derivirana_varijabla naziv="DomainObject.Predmet.ProtustrankaIDrugiAdressOIB_1">Coffee super j.d.o.o. za ugostiteljstvo, OIB 84156322608, Folnegovićeva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super j.d.o.o. za ugostiteljstvo</item>
      <item>Financijska agencija</item>
    </izvorni_sadrzaj>
    <derivirana_varijabla naziv="DomainObject.Predmet.SudioniciListNaziv_1">
      <item>Coffee super j.d.o.o. za ugostiteljstvo</item>
      <item>Financijska agencija</item>
    </derivirana_varijabla>
  </DomainObject.Predmet.SudioniciListNaziv>
  <DomainObject.Predmet.SudioniciListAdressOIB>
    <izvorni_sadrzaj>
      <item>Coffee super j.d.o.o. za ugostiteljstvo, OIB 84156322608, Folnegovićeva 5,10000 Zagreb</item>
      <item>Financijska agencija, OIB 85821130368, TRG SVIBANJSKIH ŽRTAVA 1995. 1,10000 Zagreb</item>
    </izvorni_sadrzaj>
    <derivirana_varijabla naziv="DomainObject.Predmet.SudioniciListAdressOIB_1">
      <item>Coffee super j.d.o.o. za ugostiteljstvo, OIB 84156322608, Folnegovićeva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84156322608</item>
      <item>, OIB 85821130368</item>
    </izvorni_sadrzaj>
    <derivirana_varijabla naziv="DomainObject.Predmet.SudioniciListNazivOIB_1">
      <item>, OIB 84156322608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838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